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6E56" w14:textId="77777777" w:rsidR="000E026B" w:rsidRDefault="000E026B" w:rsidP="000E026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Walter BROWNE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626CA42B" w14:textId="77777777" w:rsidR="000E026B" w:rsidRDefault="000E026B" w:rsidP="000E02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7CE2F808" w14:textId="77777777" w:rsidR="000E026B" w:rsidRDefault="000E026B" w:rsidP="000E026B">
      <w:pPr>
        <w:pStyle w:val="NoSpacing"/>
        <w:rPr>
          <w:rFonts w:cs="Times New Roman"/>
          <w:szCs w:val="24"/>
        </w:rPr>
      </w:pPr>
    </w:p>
    <w:p w14:paraId="2A52591F" w14:textId="77777777" w:rsidR="000E026B" w:rsidRDefault="000E026B" w:rsidP="000E026B">
      <w:pPr>
        <w:pStyle w:val="NoSpacing"/>
        <w:rPr>
          <w:rFonts w:cs="Times New Roman"/>
          <w:szCs w:val="24"/>
        </w:rPr>
      </w:pPr>
    </w:p>
    <w:p w14:paraId="3431CAD0" w14:textId="77777777" w:rsidR="000E026B" w:rsidRDefault="000E026B" w:rsidP="000E02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a Constable of Bishopsgate Ward.</w:t>
      </w:r>
    </w:p>
    <w:p w14:paraId="753E4B27" w14:textId="77777777" w:rsidR="000E026B" w:rsidRDefault="000E026B" w:rsidP="000E026B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1D5FCD8" w14:textId="77777777" w:rsidR="000E026B" w:rsidRDefault="000E026B" w:rsidP="000E026B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p.545)</w:t>
      </w:r>
    </w:p>
    <w:p w14:paraId="3951D70A" w14:textId="77777777" w:rsidR="000E026B" w:rsidRDefault="000E026B" w:rsidP="000E026B">
      <w:pPr>
        <w:pStyle w:val="NoSpacing"/>
        <w:rPr>
          <w:rFonts w:eastAsia="Times New Roman" w:cs="Times New Roman"/>
          <w:szCs w:val="24"/>
        </w:rPr>
      </w:pPr>
    </w:p>
    <w:p w14:paraId="13B37C1E" w14:textId="77777777" w:rsidR="000E026B" w:rsidRDefault="000E026B" w:rsidP="000E026B">
      <w:pPr>
        <w:pStyle w:val="NoSpacing"/>
        <w:rPr>
          <w:rFonts w:eastAsia="Times New Roman" w:cs="Times New Roman"/>
          <w:szCs w:val="24"/>
        </w:rPr>
      </w:pPr>
    </w:p>
    <w:p w14:paraId="67AD4A6F" w14:textId="77777777" w:rsidR="000E026B" w:rsidRDefault="000E026B" w:rsidP="000E02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January 2023</w:t>
      </w:r>
    </w:p>
    <w:p w14:paraId="764856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0F0F2" w14:textId="77777777" w:rsidR="000E026B" w:rsidRDefault="000E026B" w:rsidP="009139A6">
      <w:r>
        <w:separator/>
      </w:r>
    </w:p>
  </w:endnote>
  <w:endnote w:type="continuationSeparator" w:id="0">
    <w:p w14:paraId="5C4F6E4E" w14:textId="77777777" w:rsidR="000E026B" w:rsidRDefault="000E02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DA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27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FD3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C1625" w14:textId="77777777" w:rsidR="000E026B" w:rsidRDefault="000E026B" w:rsidP="009139A6">
      <w:r>
        <w:separator/>
      </w:r>
    </w:p>
  </w:footnote>
  <w:footnote w:type="continuationSeparator" w:id="0">
    <w:p w14:paraId="71748FB9" w14:textId="77777777" w:rsidR="000E026B" w:rsidRDefault="000E02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697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5A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AC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26B"/>
    <w:rsid w:val="000666E0"/>
    <w:rsid w:val="000E026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F26D1"/>
  <w15:chartTrackingRefBased/>
  <w15:docId w15:val="{DA14B17E-A4E7-4DBD-B744-3A511B9CC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14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2023-01-21T21:31:00Z</dcterms:created>
  <dcterms:modified xsi:type="dcterms:W3CDTF">2023-01-21T21:45:00Z</dcterms:modified>
</cp:coreProperties>
</file>